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МУНИЦИПАЛЬНОЕ БЮДЖЕТНОЕ ОБЩЕОБРАЗОВАТЕЛЬНОЕ УЧРЕЖДЕНИЕ КОСТОМУКШСКОГО ГОРОДСКОГО ОКРУГА  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«СРЕДНЯЯ ОБЩЕОБРАЗОВАТЕЛЬНАЯ ШКОЛА №  2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 ИМ. А.С. ПУШКИНА»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5409" w:rsidRPr="00074FC7" w:rsidRDefault="00AE5409" w:rsidP="00A2528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74FC7">
        <w:rPr>
          <w:rFonts w:ascii="Times New Roman" w:hAnsi="Times New Roman"/>
          <w:sz w:val="32"/>
          <w:szCs w:val="32"/>
        </w:rPr>
        <w:t>Исследовательская работа</w:t>
      </w:r>
    </w:p>
    <w:p w:rsidR="00AE5409" w:rsidRPr="00074FC7" w:rsidRDefault="00AE5409" w:rsidP="00A25282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74FC7">
        <w:rPr>
          <w:rFonts w:ascii="Times New Roman" w:hAnsi="Times New Roman"/>
          <w:sz w:val="32"/>
          <w:szCs w:val="32"/>
        </w:rPr>
        <w:t>«Это сладкое слово «конфета»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25282">
        <w:rPr>
          <w:rFonts w:ascii="Times New Roman" w:hAnsi="Times New Roman"/>
          <w:b/>
          <w:sz w:val="28"/>
          <w:szCs w:val="28"/>
        </w:rPr>
        <w:t>Выполнила: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Ученица 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4 «К» класса</w:t>
      </w: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Галухина  Виктория</w:t>
      </w: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25282">
        <w:rPr>
          <w:rFonts w:ascii="Times New Roman" w:hAnsi="Times New Roman"/>
          <w:b/>
          <w:sz w:val="28"/>
          <w:szCs w:val="28"/>
        </w:rPr>
        <w:t>Руководитель: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Шевалдова </w:t>
      </w: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Ирина Анатольевна,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Плишко 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Елена Николаевна</w:t>
      </w: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Костомукша,2020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Конфеты – это любимая еда каждого ребенка. Проходят годы, но многие взрослые люди также искренне продолжают любить эти волшебные сладости.</w:t>
      </w:r>
      <w:r w:rsidRPr="00A25282">
        <w:rPr>
          <w:rFonts w:ascii="Times New Roman" w:hAnsi="Times New Roman"/>
          <w:iCs/>
          <w:color w:val="000000"/>
          <w:sz w:val="28"/>
          <w:szCs w:val="28"/>
          <w:shd w:val="clear" w:color="auto" w:fill="FFFFFF"/>
        </w:rPr>
        <w:t> </w:t>
      </w:r>
      <w:r w:rsidRPr="00A252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любом праздничном столе, помимо всех приготовленных кушаний и угощений всегда присутствуют конфеты</w:t>
      </w:r>
      <w:r w:rsidRPr="00A2528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Цель работы</w:t>
      </w:r>
      <w:r w:rsidRPr="00A25282">
        <w:rPr>
          <w:rFonts w:ascii="Times New Roman" w:hAnsi="Times New Roman"/>
          <w:sz w:val="28"/>
          <w:szCs w:val="28"/>
        </w:rPr>
        <w:t>: изучение    истории появления конфет.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AE5409" w:rsidRPr="00A25282" w:rsidRDefault="00AE5409" w:rsidP="00A2528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С помощью анкетирования исследовать предпочтения  к различным видам конфет у учеников 4 «К» класса «СОШ № 2 им. А.С. Пушкина».</w:t>
      </w:r>
    </w:p>
    <w:p w:rsidR="00AE5409" w:rsidRPr="00A25282" w:rsidRDefault="00AE5409" w:rsidP="00A2528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Познакомиться с историей возникновения конфет.</w:t>
      </w:r>
    </w:p>
    <w:p w:rsidR="00AE5409" w:rsidRPr="00A25282" w:rsidRDefault="00AE5409" w:rsidP="00A25282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Выяснить, в каком магазине г. Костомукши представлен наиболее широкий ассортимент конфет.</w:t>
      </w:r>
    </w:p>
    <w:p w:rsidR="00AE5409" w:rsidRPr="00A25282" w:rsidRDefault="00AE5409" w:rsidP="00A25282">
      <w:pPr>
        <w:pStyle w:val="ListParagraph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Научиться     изготавливать         конфеты самостоятельно.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Гипотеза:</w:t>
      </w:r>
      <w:r w:rsidRPr="00A25282">
        <w:rPr>
          <w:rFonts w:ascii="Times New Roman" w:hAnsi="Times New Roman"/>
          <w:sz w:val="28"/>
          <w:szCs w:val="28"/>
        </w:rPr>
        <w:t xml:space="preserve"> я предполагаю, что первые конфеты появились в </w:t>
      </w:r>
      <w:r w:rsidRPr="00A25282">
        <w:rPr>
          <w:rFonts w:ascii="Times New Roman" w:hAnsi="Times New Roman"/>
          <w:sz w:val="28"/>
          <w:szCs w:val="28"/>
          <w:lang w:val="en-US"/>
        </w:rPr>
        <w:t>XX</w:t>
      </w:r>
      <w:r w:rsidRPr="00A25282">
        <w:rPr>
          <w:rFonts w:ascii="Times New Roman" w:hAnsi="Times New Roman"/>
          <w:sz w:val="28"/>
          <w:szCs w:val="28"/>
        </w:rPr>
        <w:t xml:space="preserve">   веке и делали их из  сахара.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Методы:</w:t>
      </w:r>
    </w:p>
    <w:p w:rsidR="00AE5409" w:rsidRPr="00A25282" w:rsidRDefault="00AE5409" w:rsidP="00A2528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Поиск информации в литературе и сети Интернет</w:t>
      </w:r>
    </w:p>
    <w:p w:rsidR="00AE5409" w:rsidRPr="00A25282" w:rsidRDefault="00AE5409" w:rsidP="00A2528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Опрос и анкетирование</w:t>
      </w:r>
    </w:p>
    <w:p w:rsidR="00AE5409" w:rsidRPr="00A25282" w:rsidRDefault="00AE5409" w:rsidP="00A25282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Практическая работа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32"/>
        </w:rPr>
      </w:pPr>
      <w:r w:rsidRPr="00A25282">
        <w:rPr>
          <w:rFonts w:ascii="Times New Roman" w:hAnsi="Times New Roman"/>
          <w:b/>
          <w:bCs/>
          <w:sz w:val="28"/>
          <w:szCs w:val="32"/>
        </w:rPr>
        <w:t>Актуальность</w:t>
      </w:r>
    </w:p>
    <w:p w:rsidR="00AE5409" w:rsidRPr="00A25282" w:rsidRDefault="00AE5409" w:rsidP="00A25282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A25282">
        <w:rPr>
          <w:color w:val="000000"/>
          <w:sz w:val="28"/>
          <w:szCs w:val="28"/>
        </w:rPr>
        <w:t>Конфеты - неотъемлемая часть нашей жизни. Они в нашей жизни занимают особое место. Доказательство тому — необычайное разнообразие сладостей, которые нам предлагают их производители. Представить себе нашу жизнь без конфет очень сложно. Конфетами угощают, поощряют. Они обладают удивительной способностью снимать плохое настроение. 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Когда я была совсем маленькой, бабушка мне рассказала, что они в детстве коллекционировали фантики от конфет. Мы с бабушкой тоже стали собирать их. Один раз, когда я складывала фантики, я спросила у бабушки: «А кто придумал делать конфеты? Из чего  делали первые конфеты?»  Бабушка мне не ответила. Так родилась тема моей исследовательской работы «Это сладкое слово «конфета»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Мне стало интересно узнать, что обозначает само слово «конфета», где и когда появились первые сладости. Можно ли приготовить конфеты дома, и что лучше: домашние конфеты или фабричные.</w:t>
      </w:r>
    </w:p>
    <w:p w:rsidR="00AE5409" w:rsidRPr="00A25282" w:rsidRDefault="00AE5409" w:rsidP="00A252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История появления конфет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52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История конфет охватывает географию всего земного шара. </w:t>
      </w:r>
      <w:r w:rsidRPr="00A25282">
        <w:rPr>
          <w:rFonts w:ascii="Times New Roman" w:hAnsi="Times New Roman"/>
          <w:sz w:val="28"/>
          <w:szCs w:val="28"/>
        </w:rPr>
        <w:t>Старинное слово «конфета»  своими корнями восходит к латинскому «конфектум», что первоначально означало «приготовленное лекарство», «пилюля». Сегодня от такого лекарства не откажется никто.</w:t>
      </w:r>
    </w:p>
    <w:p w:rsidR="00AE5409" w:rsidRPr="00A25282" w:rsidRDefault="00AE5409" w:rsidP="00A252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528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Первые кондитеры появились в Древнем Египте, где знатные граждане всегда отличались любовью к кулинарным изыскам: поскольку сахар тогда еще не был известен, они варили конфеты из меда и фиников, на Востоке конфеты делали из миндаля и фиги. В Древнем Риме рецепт конфет из орехов, маковых зерен, меда и кунжута держался в строжайшей тайне, а в Древней Руси конфеты готовили из кленового сиропа, патоки и меда.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Конфеты, внешне похожие на современные, стали выпускаться только в XVI веке в Италии. Связано это с тем, что было налажено промышленное производство сахара, без которого невозможно изготовить сладости. Первоначально считалось, что это довольно сильное лекарственное средство, и продавалось оно только в аптеках. Со временем цукаты в сахаре, именно они получили названия конфет, перестали считаться лекарствами, а стали популярными сладостями. 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Брюссельский аптекарь  Джон Нойхауз в 1857 году изобрел средство от кашля и случайно получил продукт, который мы сейчас называем шоколадной конфетой. Его сын в 1912 году ввёл их в продажу, а его жена придумала золотистые обёртки.</w:t>
      </w:r>
    </w:p>
    <w:p w:rsidR="00AE5409" w:rsidRPr="00A25282" w:rsidRDefault="00AE5409" w:rsidP="00A252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5282">
        <w:rPr>
          <w:rFonts w:ascii="Times New Roman" w:hAnsi="Times New Roman"/>
          <w:color w:val="000000"/>
          <w:sz w:val="28"/>
          <w:szCs w:val="28"/>
          <w:lang w:eastAsia="ru-RU"/>
        </w:rPr>
        <w:t>Французские летописи рассказывают о том, как конфеты сыграли роль государственной важности при дворе. В 1715 году канцлер завоевал расположение французского короля Людовика XV, преподнеся ему в благодарность за произнесенную в парламенте тронную речь… огромное блюдо с конфетами! Впрочем, чем же еще можно было покорить сердце монарха, которому тогда было всего пять лет?!</w:t>
      </w:r>
    </w:p>
    <w:p w:rsidR="00AE5409" w:rsidRPr="00A25282" w:rsidRDefault="00AE5409" w:rsidP="00A2528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5282">
        <w:rPr>
          <w:rFonts w:ascii="Times New Roman" w:hAnsi="Times New Roman"/>
          <w:color w:val="000000"/>
          <w:sz w:val="28"/>
          <w:szCs w:val="28"/>
          <w:lang w:eastAsia="ru-RU"/>
        </w:rPr>
        <w:t>В общем, это сладкое лакомство было популярно во все века среди всех слоев населения. Правда, долгое время оно было абсолютно недоступно простым людям и являлось привилегией богатого и знатного сословия.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 xml:space="preserve">Классификация конфет  </w:t>
      </w:r>
      <w:r w:rsidRPr="00A25282">
        <w:rPr>
          <w:rFonts w:ascii="Times New Roman" w:hAnsi="Times New Roman"/>
          <w:sz w:val="28"/>
          <w:szCs w:val="28"/>
        </w:rPr>
        <w:t>(Приложение1)</w:t>
      </w:r>
    </w:p>
    <w:p w:rsidR="00AE5409" w:rsidRPr="00A25282" w:rsidRDefault="00AE5409" w:rsidP="00074FC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Современный ассортимент конфет настолько велик, что кондитеры придумали множество классификаций. </w:t>
      </w:r>
    </w:p>
    <w:p w:rsidR="00AE5409" w:rsidRPr="00A25282" w:rsidRDefault="00AE5409" w:rsidP="00074F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5282">
        <w:rPr>
          <w:rFonts w:ascii="Times New Roman" w:hAnsi="Times New Roman"/>
          <w:color w:val="000000"/>
          <w:sz w:val="28"/>
          <w:szCs w:val="28"/>
          <w:lang w:eastAsia="ru-RU"/>
        </w:rPr>
        <w:t>Конфеты классифицируются в зависимости от способа производства, отделки поверхности, вида конфетной массы, количества конфетных масс и расположения их в конфете, внешнего оформления.</w:t>
      </w:r>
    </w:p>
    <w:p w:rsidR="00AE5409" w:rsidRPr="00A25282" w:rsidRDefault="00AE5409" w:rsidP="00074F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5282">
        <w:rPr>
          <w:rFonts w:ascii="Times New Roman" w:hAnsi="Times New Roman"/>
          <w:color w:val="000000"/>
          <w:sz w:val="28"/>
          <w:szCs w:val="28"/>
          <w:lang w:eastAsia="ru-RU"/>
        </w:rPr>
        <w:t>В зависимости от способов изготовления и отделки поверхности конфеты подразделяют на глазированные (шоколадной, жировой, помадной глазурью) и неглазированные: шоколадные с начинками, разнообразной Формы и рельефными рисунками на поверхности (типа «Ассорти»). Поверхность конфет может быть целиком или частично оформлена различными отбелочными полуфабрикатами или другими пищевыми продуктами.</w:t>
      </w:r>
    </w:p>
    <w:p w:rsidR="00AE5409" w:rsidRPr="00A25282" w:rsidRDefault="00AE5409" w:rsidP="00074F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25282">
        <w:rPr>
          <w:rFonts w:ascii="Times New Roman" w:hAnsi="Times New Roman"/>
          <w:color w:val="000000"/>
          <w:sz w:val="28"/>
          <w:szCs w:val="28"/>
          <w:lang w:eastAsia="ru-RU"/>
        </w:rPr>
        <w:t>По внешнему оформлению завернутые, незавернутые, частично завернутые (в капсулах и филейчиках), в коррексах из полимерных материалов.</w:t>
      </w:r>
    </w:p>
    <w:p w:rsidR="00AE5409" w:rsidRPr="00A25282" w:rsidRDefault="00AE5409" w:rsidP="00074F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Arial"/>
          <w:color w:val="000000"/>
          <w:sz w:val="28"/>
          <w:szCs w:val="15"/>
          <w:lang w:eastAsia="ru-RU"/>
        </w:rPr>
      </w:pPr>
      <w:r w:rsidRPr="00A25282">
        <w:rPr>
          <w:rFonts w:ascii="Times New Roman" w:hAnsi="Times New Roman"/>
          <w:color w:val="000000"/>
          <w:sz w:val="28"/>
          <w:szCs w:val="28"/>
          <w:lang w:eastAsia="ru-RU"/>
        </w:rPr>
        <w:t>По виду конфетных масс конфеты различают помадные, фруктовые желейные, марципановые, пралине и типа пралине, сбивные, ликерные, грильяжные, кремовые, из цукатов и сухофруктов, из заспиртованных фруктов и ягод, из взорванной крупы, на основе шоколада — полуфабриката с цукатами, изюмом и другими добавлениями</w:t>
      </w:r>
      <w:r w:rsidRPr="00A25282">
        <w:rPr>
          <w:rFonts w:ascii="Times New Roman" w:hAnsi="Times New Roman" w:cs="Arial"/>
          <w:color w:val="000000"/>
          <w:sz w:val="28"/>
          <w:szCs w:val="15"/>
          <w:lang w:eastAsia="ru-RU"/>
        </w:rPr>
        <w:t>.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Результаты анкетирования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5282">
        <w:rPr>
          <w:rFonts w:ascii="Times New Roman" w:hAnsi="Times New Roman"/>
          <w:sz w:val="28"/>
          <w:szCs w:val="28"/>
        </w:rPr>
        <w:t>(Приложение 2)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В ходе своей работы я провела анкетирование среди одноклассников «Предпочтения к конфетам». В опросе приняли участие 26 человек. По итогам анкетирования я узнала, что все мои одноклассники любят конфеты. Наиболее популярны в моём классе – леденцы и мармеладные конфеты. Учащиеся 4 класса знают, какие начинки бывают в конфетах. А кто-то думает, что начинку изготавливают даже из дерева.</w:t>
      </w:r>
    </w:p>
    <w:p w:rsidR="00AE5409" w:rsidRPr="00A25282" w:rsidRDefault="00AE5409" w:rsidP="00A25282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Анализ рынка конфет г. Костомукши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В ходе своей работы я решила узнать, в каких магазинах Костомукши представлен наиболее широкий ассортимент конфет и выделила три магазина. 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Более 72 видов мармеладных и глазированных развесных конфет и более 29 видов развесных шоколадных конфет и карамели представлены в магазине «</w:t>
      </w:r>
      <w:r w:rsidRPr="00A25282">
        <w:rPr>
          <w:rFonts w:ascii="Times New Roman" w:hAnsi="Times New Roman"/>
          <w:sz w:val="28"/>
          <w:szCs w:val="28"/>
          <w:lang w:val="en-US"/>
        </w:rPr>
        <w:t>Sweethous</w:t>
      </w:r>
      <w:r w:rsidRPr="00A25282">
        <w:rPr>
          <w:rFonts w:ascii="Times New Roman" w:hAnsi="Times New Roman"/>
          <w:sz w:val="28"/>
          <w:szCs w:val="28"/>
        </w:rPr>
        <w:t>».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В магазине «Гурман» (ТЦ «Славяне») более 160 видов развесных шоколадных конфет  и карамели и  более 29 видов развесным мармеладных конфет.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Наибольший ассортимент представлен в магазине «Василёк». Там вы увидите более 300 видов шоколадных развесных конфет и более 50 видов карамели.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 xml:space="preserve">Изготовление конфет в домашних условиях </w:t>
      </w:r>
      <w:r w:rsidRPr="00A25282">
        <w:rPr>
          <w:rFonts w:ascii="Times New Roman" w:hAnsi="Times New Roman"/>
          <w:sz w:val="28"/>
          <w:szCs w:val="28"/>
        </w:rPr>
        <w:t>(Приложение 3)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Я решила приготовить в домашних условиях любимое всеми детьми лакомство  леденцы на палочке, которые называют «Петушки» Для изготовления конфет нам понадобятся: сахарный песок, вода, лимонная кислота, растительное масло, специальная форма и палочки (шпажки).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color w:val="000000"/>
          <w:sz w:val="28"/>
          <w:szCs w:val="28"/>
        </w:rPr>
        <w:t>В ходе работы над исследовательской работой я нашла ответы на все поставленные вопросы, рассказала одноклассникам и другим ребятам об итогах работы.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Я  </w:t>
      </w:r>
      <w:r w:rsidRPr="00A25282">
        <w:rPr>
          <w:rFonts w:ascii="Times New Roman" w:hAnsi="Times New Roman"/>
          <w:b/>
          <w:bCs/>
          <w:sz w:val="28"/>
          <w:szCs w:val="28"/>
        </w:rPr>
        <w:t>узнала,</w:t>
      </w:r>
      <w:r w:rsidRPr="00A25282">
        <w:rPr>
          <w:rFonts w:ascii="Times New Roman" w:hAnsi="Times New Roman"/>
          <w:sz w:val="28"/>
          <w:szCs w:val="28"/>
        </w:rPr>
        <w:t xml:space="preserve"> что:</w:t>
      </w:r>
    </w:p>
    <w:p w:rsidR="00AE5409" w:rsidRPr="00A25282" w:rsidRDefault="00AE5409" w:rsidP="00074FC7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- Человек всегда любил сладости.</w:t>
      </w:r>
    </w:p>
    <w:p w:rsidR="00AE5409" w:rsidRPr="00A25282" w:rsidRDefault="00AE5409" w:rsidP="00074FC7">
      <w:pPr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- Оказалось, что конфеты появились еще в Древнем Египте.</w:t>
      </w:r>
    </w:p>
    <w:p w:rsidR="00AE5409" w:rsidRPr="00A25282" w:rsidRDefault="00AE5409" w:rsidP="00074FC7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- А конфеты в современном виде,  как мы к ним привыкли, только в начале ХХ века.</w:t>
      </w:r>
    </w:p>
    <w:p w:rsidR="00AE5409" w:rsidRPr="00A25282" w:rsidRDefault="00AE5409" w:rsidP="00074FC7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- Приготовить конфеты в домашних условиях совсем не сложно. На вкус они не отличаются от «магазинных».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Я </w:t>
      </w:r>
      <w:r w:rsidRPr="00A25282">
        <w:rPr>
          <w:rFonts w:ascii="Times New Roman" w:hAnsi="Times New Roman"/>
          <w:b/>
          <w:bCs/>
          <w:sz w:val="28"/>
          <w:szCs w:val="28"/>
        </w:rPr>
        <w:t>научилась</w:t>
      </w:r>
      <w:r w:rsidRPr="00A25282">
        <w:rPr>
          <w:rFonts w:ascii="Times New Roman" w:hAnsi="Times New Roman"/>
          <w:sz w:val="28"/>
          <w:szCs w:val="28"/>
        </w:rPr>
        <w:t>:</w:t>
      </w:r>
    </w:p>
    <w:p w:rsidR="00AE5409" w:rsidRPr="00A25282" w:rsidRDefault="00AE5409" w:rsidP="00074FC7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- проводить анкетирование</w:t>
      </w:r>
    </w:p>
    <w:p w:rsidR="00AE5409" w:rsidRPr="00A25282" w:rsidRDefault="00AE5409" w:rsidP="00074FC7">
      <w:pPr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- приготавливать конфеты.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 </w:t>
      </w:r>
      <w:r w:rsidRPr="00A25282">
        <w:rPr>
          <w:rFonts w:ascii="Times New Roman" w:hAnsi="Times New Roman"/>
          <w:sz w:val="28"/>
          <w:szCs w:val="28"/>
        </w:rPr>
        <w:tab/>
      </w:r>
      <w:r w:rsidRPr="00A25282">
        <w:rPr>
          <w:rFonts w:ascii="Times New Roman" w:hAnsi="Times New Roman"/>
          <w:color w:val="000000"/>
          <w:sz w:val="28"/>
          <w:szCs w:val="28"/>
        </w:rPr>
        <w:t>Таким образом, я считаю, что цель и задачи, поставленные мной в начале работы, достигнуты.</w:t>
      </w:r>
      <w:r w:rsidRPr="00A25282">
        <w:rPr>
          <w:rFonts w:ascii="Times New Roman" w:hAnsi="Times New Roman"/>
          <w:sz w:val="28"/>
          <w:szCs w:val="28"/>
        </w:rPr>
        <w:t xml:space="preserve">  Гипотеза о том,</w:t>
      </w:r>
      <w:r w:rsidRPr="00A25282">
        <w:rPr>
          <w:rFonts w:ascii="Times New Roman" w:hAnsi="Times New Roman"/>
          <w:i/>
          <w:sz w:val="28"/>
          <w:szCs w:val="28"/>
        </w:rPr>
        <w:t xml:space="preserve"> </w:t>
      </w:r>
      <w:r w:rsidRPr="00A25282">
        <w:rPr>
          <w:rFonts w:ascii="Times New Roman" w:hAnsi="Times New Roman"/>
          <w:sz w:val="28"/>
          <w:szCs w:val="28"/>
        </w:rPr>
        <w:t xml:space="preserve">что первые конфеты появились в </w:t>
      </w:r>
      <w:r w:rsidRPr="00A25282">
        <w:rPr>
          <w:rFonts w:ascii="Times New Roman" w:hAnsi="Times New Roman"/>
          <w:sz w:val="28"/>
          <w:szCs w:val="28"/>
          <w:lang w:val="en-US"/>
        </w:rPr>
        <w:t>XX</w:t>
      </w:r>
      <w:r w:rsidRPr="00A25282">
        <w:rPr>
          <w:rFonts w:ascii="Times New Roman" w:hAnsi="Times New Roman"/>
          <w:sz w:val="28"/>
          <w:szCs w:val="28"/>
        </w:rPr>
        <w:t xml:space="preserve">   веке, и делали их из  сахара не подтвердилась.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Использованные источники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1. </w:t>
      </w:r>
      <w:r w:rsidRPr="00A25282">
        <w:rPr>
          <w:rFonts w:ascii="Times New Roman" w:hAnsi="Times New Roman"/>
          <w:color w:val="242424"/>
          <w:sz w:val="28"/>
          <w:szCs w:val="20"/>
          <w:shd w:val="clear" w:color="auto" w:fill="FFFFFF"/>
        </w:rPr>
        <w:t xml:space="preserve"> </w:t>
      </w:r>
      <w:r w:rsidRPr="00A25282">
        <w:rPr>
          <w:rFonts w:ascii="Times New Roman" w:hAnsi="Times New Roman"/>
          <w:color w:val="242424"/>
          <w:sz w:val="28"/>
          <w:szCs w:val="28"/>
          <w:shd w:val="clear" w:color="auto" w:fill="FFFFFF"/>
        </w:rPr>
        <w:t>Шоколад, конфеты, карамель и другие кондитерские изделия / Минифай Б.У. Пер. с англ. под общ. науч. ред. Т.В. Савенковой. - СПб.: Профессия; 2010. - 808 с.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2. </w:t>
      </w:r>
      <w:hyperlink r:id="rId7" w:history="1">
        <w:r w:rsidRPr="00A25282">
          <w:rPr>
            <w:rStyle w:val="Hyperlink"/>
            <w:rFonts w:ascii="Times New Roman" w:hAnsi="Times New Roman"/>
            <w:sz w:val="28"/>
            <w:szCs w:val="28"/>
          </w:rPr>
          <w:t>http://33recepta.ru/deserty/ledency-petushki/</w:t>
        </w:r>
      </w:hyperlink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3.</w:t>
      </w:r>
      <w:hyperlink r:id="rId8" w:history="1"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https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fb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article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/193608/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vidyi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i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nazvaniya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konfet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spisok</w:t>
        </w:r>
      </w:hyperlink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4. </w:t>
      </w:r>
      <w:hyperlink r:id="rId9" w:history="1"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https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zen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yandex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media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history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_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world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/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istoriia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o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tom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kak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poiavilis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konfety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-5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ac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001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f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283090500825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ffe</w:t>
        </w:r>
        <w:r w:rsidRPr="00A25282">
          <w:rPr>
            <w:rStyle w:val="Hyperlink"/>
            <w:rFonts w:ascii="Times New Roman" w:hAnsi="Times New Roman"/>
            <w:sz w:val="28"/>
            <w:szCs w:val="28"/>
          </w:rPr>
          <w:t>1</w:t>
        </w:r>
        <w:r w:rsidRPr="00A25282">
          <w:rPr>
            <w:rStyle w:val="Hyperlink"/>
            <w:rFonts w:ascii="Times New Roman" w:hAnsi="Times New Roman"/>
            <w:sz w:val="28"/>
            <w:szCs w:val="28"/>
            <w:lang w:val="en-US"/>
          </w:rPr>
          <w:t>e</w:t>
        </w:r>
      </w:hyperlink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5. </w:t>
      </w:r>
      <w:hyperlink r:id="rId10" w:history="1"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  <w:lang w:val="en-US"/>
          </w:rPr>
          <w:t>https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</w:rPr>
          <w:t>://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  <w:lang w:val="en-US"/>
          </w:rPr>
          <w:t>fb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</w:rPr>
          <w:t>.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  <w:lang w:val="en-US"/>
          </w:rPr>
          <w:t>ru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</w:rPr>
          <w:t>/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  <w:lang w:val="en-US"/>
          </w:rPr>
          <w:t>article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</w:rPr>
          <w:t>/193608/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  <w:lang w:val="en-US"/>
          </w:rPr>
          <w:t>vidyi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</w:rPr>
          <w:t>-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  <w:lang w:val="en-US"/>
          </w:rPr>
          <w:t>i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</w:rPr>
          <w:t>-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  <w:lang w:val="en-US"/>
          </w:rPr>
          <w:t>nazvaniya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</w:rPr>
          <w:t>-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  <w:lang w:val="en-US"/>
          </w:rPr>
          <w:t>konfet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</w:rPr>
          <w:t>-</w:t>
        </w:r>
        <w:r w:rsidRPr="00A25282">
          <w:rPr>
            <w:rStyle w:val="Hyperlink"/>
            <w:rFonts w:ascii="Times New Roman" w:hAnsi="Times New Roman"/>
            <w:color w:val="0096FF"/>
            <w:sz w:val="28"/>
            <w:szCs w:val="28"/>
            <w:shd w:val="clear" w:color="auto" w:fill="FFFFFF"/>
            <w:lang w:val="en-US"/>
          </w:rPr>
          <w:t>spisok</w:t>
        </w:r>
      </w:hyperlink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Приложение1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Классификация конфет</w:t>
      </w:r>
    </w:p>
    <w:p w:rsidR="00AE5409" w:rsidRPr="00A25282" w:rsidRDefault="00AE5409" w:rsidP="00074FC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Современный ассортимент конфет настолько велик, что кондитеры придумали множество классификаций. </w:t>
      </w:r>
    </w:p>
    <w:p w:rsidR="00AE5409" w:rsidRPr="00A25282" w:rsidRDefault="00AE5409" w:rsidP="00074FC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Карамель. Состоит из патоки и сахара. Леденцы. Одно из самых простых в изготовлении кондитерских изделий, получаемых в результате варки патоки, сахара или кукурузного сиропа. Полученный состав ароматизируют и разливают по специальным формам. Название конфет список представлен ниже. - карамельные леденцы; - конфеты на палочке; - леденцы в бумажной обертке; - мягкие леденцы – монпасье; - лакричные или соленые конфетки; - вытянутой или продолговатой формы конфеты. Названия и фото таких «карандашей» и «палочек» представлено ниже. – </w:t>
      </w:r>
    </w:p>
    <w:p w:rsidR="00AE5409" w:rsidRPr="00A25282" w:rsidRDefault="00AE5409" w:rsidP="00074FC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Ирис, чаще называемый ирисками. Такое название им придумал работавший в начале XX века в Санкт-Петербурге французский кондитер Морна, увидевший похожесть таких конфеток с лепестками цветка ириса. Изготавливаются они из сгущенного молока, масла и сахара и содержат необходимый для нормального функционирования организма витамин В12. «Тузик», «Кис-Кис», «Золотой ключик», «Молочные коровки» — это все названия конфет в советское время. Список ирисок тогда, как вы видите, был небольшим. </w:t>
      </w:r>
    </w:p>
    <w:p w:rsidR="00AE5409" w:rsidRPr="00A25282" w:rsidRDefault="00AE5409" w:rsidP="00074FC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Шоколадные конфеты в зависимости от начинки различают их следующие виды: - суфле, например, «Птичье молоко», которое может также называться «Птица дивная», «Богородская птичка», «Зимолюбка» и другие; 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грильяж, получаемый из раздробленных орехов залитых сахарным, фруктовым или медовым сиропом. Это такие конфеты, как «Грильяж в шоколаде», «Грильяжная сказка», «Клубничный грильяж» и прочие; - пралине – шоколадные конфеты с начинкой из перетертых с сахаром и какао орехов смешанных с коньяком или каким-либо другим ароматизатором: «Бутон», «Бабаевские», «Шоконатка», «Джульетта»; - ликерные конфеты содержат внутри начинку из ликера или сахарного сиропа с коньяком: «Крем-ликер», «Ликер в шоколаде», «Синий бархат»; - в конфетах с желейной начинкой под слоем шоколада находится густое ягодное или фруктовое желе: «Лель», «Южная ночь», «Лебедушка», «Залив» и другие; - «Помадка» или конфеты с помадной начинкой, получаемой из молока, патоки, сливок, сахара, фруктовых наполнителей и других компонентов: «Мия», «Рахат», «Испанская ночь» и прочие; - трюфели – элитные шоколадные конфеты округлой формы, наполненные особым французским кремом – ганаш. Его делают из сливочного масла, сливок, шоколада и различных вкусовых добавок. Внешняя поверхность может быть покрыта дробленными или молотыми орехами, вафельной крошкой или какао-порошком.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Приложение 2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Результаты анкетирования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В ходе своей работы я провела анкетирование среди одноклассников «Предпочтения к конфетам». В опросе приняли участие 26 человек.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На вопрос «Любишь ли ты конфеты?» 100 % исследуемых ответили «да».</w:t>
      </w:r>
    </w:p>
    <w:p w:rsidR="00AE5409" w:rsidRPr="00A25282" w:rsidRDefault="00AE5409" w:rsidP="00A2528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noProof/>
          <w:sz w:val="28"/>
          <w:szCs w:val="28"/>
          <w:lang w:eastAsia="ru-RU"/>
        </w:rPr>
        <w:object w:dxaOrig="5088" w:dyaOrig="5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89.25pt;height:82.5pt;visibility:visible" o:ole="">
            <v:imagedata r:id="rId11" o:title=""/>
            <o:lock v:ext="edit" aspectratio="f"/>
          </v:shape>
          <o:OLEObject Type="Embed" ProgID="Excel.Chart.8" ShapeID="Диаграмма 1" DrawAspect="Content" ObjectID="_1643286948" r:id="rId12"/>
        </w:objec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На вопрос «</w:t>
      </w:r>
      <w:r w:rsidRPr="00A25282">
        <w:rPr>
          <w:rFonts w:ascii="Times New Roman" w:hAnsi="Times New Roman"/>
          <w:bCs/>
          <w:sz w:val="28"/>
          <w:szCs w:val="28"/>
        </w:rPr>
        <w:t>Как ты думаешь, из чего делали первые конфеты?»  я получила такие ответы: из ягод, из желе, из сахара и мёда, из фруктов, из хурмы, из какао-бобов, из высушенных сладких фруктов, из деревьев</w:t>
      </w:r>
      <w:r w:rsidRPr="00A25282">
        <w:rPr>
          <w:rFonts w:ascii="Times New Roman" w:hAnsi="Times New Roman"/>
          <w:b/>
          <w:bCs/>
          <w:sz w:val="28"/>
          <w:szCs w:val="28"/>
        </w:rPr>
        <w:t>.</w:t>
      </w:r>
    </w:p>
    <w:p w:rsidR="00AE5409" w:rsidRPr="00A25282" w:rsidRDefault="00AE5409" w:rsidP="00A252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Следующий вопрос анкеты - «Какие конфеты твои самые любимые?». Я выяснила, что 10 человек любят все виды конфет из перечисленных. Наиболее популярны в моём классе – леденцы и мармеладные конфеты.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noProof/>
          <w:sz w:val="28"/>
          <w:szCs w:val="28"/>
          <w:lang w:eastAsia="ru-RU"/>
        </w:rPr>
        <w:object w:dxaOrig="6135" w:dyaOrig="3149">
          <v:shape id="Диаграмма 2" o:spid="_x0000_i1026" type="#_x0000_t75" style="width:159.75pt;height:69pt;visibility:visible" o:ole="">
            <v:imagedata r:id="rId13" o:title=""/>
            <o:lock v:ext="edit" aspectratio="f"/>
          </v:shape>
          <o:OLEObject Type="Embed" ProgID="Excel.Chart.8" ShapeID="Диаграмма 2" DrawAspect="Content" ObjectID="_1643286949" r:id="rId14"/>
        </w:object>
      </w:r>
    </w:p>
    <w:p w:rsidR="00AE5409" w:rsidRPr="00A25282" w:rsidRDefault="00AE5409" w:rsidP="00A252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32"/>
        </w:rPr>
      </w:pPr>
      <w:r w:rsidRPr="00A25282">
        <w:rPr>
          <w:rFonts w:ascii="Times New Roman" w:hAnsi="Times New Roman"/>
          <w:sz w:val="28"/>
          <w:szCs w:val="32"/>
        </w:rPr>
        <w:t>На вопрос «Когда появились первые конфеты?» Большинство ребят ответили – в Средние века.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noProof/>
          <w:sz w:val="28"/>
          <w:szCs w:val="28"/>
          <w:lang w:eastAsia="ru-RU"/>
        </w:rPr>
        <w:object w:dxaOrig="5012" w:dyaOrig="4877">
          <v:shape id="Диаграмма 3" o:spid="_x0000_i1027" type="#_x0000_t75" style="width:170.25pt;height:134.25pt;visibility:visible" o:ole="">
            <v:imagedata r:id="rId15" o:title=""/>
            <o:lock v:ext="edit" aspectratio="f"/>
          </v:shape>
          <o:OLEObject Type="Embed" ProgID="Excel.Chart.8" ShapeID="Диаграмма 3" DrawAspect="Content" ObjectID="_1643286950" r:id="rId16"/>
        </w:objec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Приложение 3</w:t>
      </w:r>
    </w:p>
    <w:p w:rsidR="00AE5409" w:rsidRPr="00A25282" w:rsidRDefault="00AE5409" w:rsidP="00A2528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5282">
        <w:rPr>
          <w:rFonts w:ascii="Times New Roman" w:hAnsi="Times New Roman"/>
          <w:b/>
          <w:bCs/>
          <w:sz w:val="28"/>
          <w:szCs w:val="28"/>
        </w:rPr>
        <w:t>Изготовление конфет в домашних условиях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 xml:space="preserve"> Я решила приготовить в домашних условиях любимое всеми детьми лакомство  леденцы на палочке, которые называют «Петушки» Для изготовления конфет нам понадобятся: сахарный песок, вода, лимонная кислота, растительное масло, специальная форма и палочки (шпажки).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ab/>
        <w:t xml:space="preserve">Сначала нужно смешать в небольшой кастрюле сахар и воду Тщательно перемешать. 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>Затем добавить лимонную кислоту. Лимонная кислота сделает петушки прозрачными. Можно этот этап пропустить.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ab/>
        <w:t>Форму необходимо тщательно смазать растительным маслом.</w:t>
      </w:r>
    </w:p>
    <w:p w:rsidR="00AE5409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sz w:val="28"/>
          <w:szCs w:val="28"/>
          <w:shd w:val="clear" w:color="auto" w:fill="FFFFFF"/>
        </w:rPr>
        <w:t xml:space="preserve">Уcтaнoвитe пocуду нa плиту,  включитe минимaльный oгoнь. </w:t>
      </w:r>
      <w:r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A25282">
        <w:rPr>
          <w:rFonts w:ascii="Times New Roman" w:hAnsi="Times New Roman"/>
          <w:sz w:val="28"/>
          <w:szCs w:val="28"/>
          <w:shd w:val="clear" w:color="auto" w:fill="FFFFFF"/>
        </w:rPr>
        <w:t>вapивaйтe и пoмeшивaйтe дo pacтвopeния кpупиц. Toмлeниe нeoбxoдимo пpoвoдить дo тoй пopы, пoкa oднopoдный cиpoп нe cтaнeт зoлoтиcтым и гуcтым.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25282">
        <w:rPr>
          <w:rFonts w:ascii="Times New Roman" w:hAnsi="Times New Roman"/>
          <w:sz w:val="28"/>
          <w:szCs w:val="28"/>
          <w:shd w:val="clear" w:color="auto" w:fill="FFFFFF"/>
        </w:rPr>
        <w:t>Koгдa кoнcиcтeнция и цвeт будут дocтигнуты, необходимо  заполнить ячейки формы и вставить шпажки. Лучше использовать посуду с носиком.</w:t>
      </w:r>
    </w:p>
    <w:p w:rsidR="00AE5409" w:rsidRPr="00A25282" w:rsidRDefault="00AE5409" w:rsidP="00A25282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  <w:shd w:val="clear" w:color="auto" w:fill="FFFFFF"/>
        </w:rPr>
        <w:t>Заниматься приготовлением конфет лучше вместе со взрослыми, так как раствор сильно нагревается.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5282">
        <w:rPr>
          <w:rFonts w:ascii="Times New Roman" w:hAnsi="Times New Roman"/>
          <w:sz w:val="28"/>
          <w:szCs w:val="28"/>
        </w:rPr>
        <w:tab/>
        <w:t xml:space="preserve">Когда форма остынет, наши петушки готовы. </w:t>
      </w:r>
    </w:p>
    <w:p w:rsidR="00AE5409" w:rsidRPr="00A25282" w:rsidRDefault="00AE5409" w:rsidP="00A252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</w:r>
      <w:r w:rsidRPr="00074FC7">
        <w:rPr>
          <w:rFonts w:ascii="Times New Roman" w:hAnsi="Times New Roman"/>
          <w:sz w:val="28"/>
          <w:szCs w:val="28"/>
        </w:rPr>
        <w:pict>
          <v:shape id="_x0000_s1026" type="#_x0000_t75" style="width:94.4pt;height:141.65pt;visibility:visible;mso-position-horizontal-relative:char;mso-position-vertical-relative:line">
            <v:imagedata r:id="rId17" o:title=""/>
            <w10:anchorlock/>
          </v:shape>
        </w:pict>
      </w:r>
      <w:r>
        <w:rPr>
          <w:noProof/>
          <w:lang w:eastAsia="ru-RU"/>
        </w:rPr>
      </w:r>
      <w:r w:rsidRPr="00074FC7">
        <w:rPr>
          <w:rFonts w:ascii="Times New Roman" w:hAnsi="Times New Roman"/>
          <w:sz w:val="28"/>
          <w:szCs w:val="28"/>
        </w:rPr>
        <w:pict>
          <v:shape id="Picture 2" o:spid="_x0000_s1027" type="#_x0000_t75" style="width:166.65pt;height:141.65pt;visibility:visible;mso-position-horizontal-relative:char;mso-position-vertical-relative:line">
            <v:imagedata r:id="rId18" o:title=""/>
            <w10:anchorlock/>
          </v:shape>
        </w:pict>
      </w:r>
    </w:p>
    <w:sectPr w:rsidR="00AE5409" w:rsidRPr="00A25282" w:rsidSect="00A25282">
      <w:footerReference w:type="even" r:id="rId19"/>
      <w:footerReference w:type="default" r:id="rId20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409" w:rsidRDefault="00AE5409" w:rsidP="00B22090">
      <w:pPr>
        <w:spacing w:after="0" w:line="240" w:lineRule="auto"/>
      </w:pPr>
      <w:r>
        <w:separator/>
      </w:r>
    </w:p>
  </w:endnote>
  <w:endnote w:type="continuationSeparator" w:id="0">
    <w:p w:rsidR="00AE5409" w:rsidRDefault="00AE5409" w:rsidP="00B22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409" w:rsidRDefault="00AE5409" w:rsidP="004C06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5409" w:rsidRDefault="00AE5409" w:rsidP="003C76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409" w:rsidRDefault="00AE5409" w:rsidP="004C06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E5409" w:rsidRDefault="00AE5409" w:rsidP="003C769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409" w:rsidRDefault="00AE5409" w:rsidP="00B22090">
      <w:pPr>
        <w:spacing w:after="0" w:line="240" w:lineRule="auto"/>
      </w:pPr>
      <w:r>
        <w:separator/>
      </w:r>
    </w:p>
  </w:footnote>
  <w:footnote w:type="continuationSeparator" w:id="0">
    <w:p w:rsidR="00AE5409" w:rsidRDefault="00AE5409" w:rsidP="00B22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D5572"/>
    <w:multiLevelType w:val="hybridMultilevel"/>
    <w:tmpl w:val="898C1FAA"/>
    <w:lvl w:ilvl="0" w:tplc="04360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7E7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CC9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C0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49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42C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CECE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366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25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5E0181A"/>
    <w:multiLevelType w:val="hybridMultilevel"/>
    <w:tmpl w:val="82124BC0"/>
    <w:lvl w:ilvl="0" w:tplc="22BCF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68E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A2C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A9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8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049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483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7E5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69C21849"/>
    <w:multiLevelType w:val="hybridMultilevel"/>
    <w:tmpl w:val="2D4E51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30C6"/>
    <w:rsid w:val="00074FC7"/>
    <w:rsid w:val="00077F18"/>
    <w:rsid w:val="00097748"/>
    <w:rsid w:val="00152940"/>
    <w:rsid w:val="00180223"/>
    <w:rsid w:val="00231BB4"/>
    <w:rsid w:val="002461F2"/>
    <w:rsid w:val="00255CC7"/>
    <w:rsid w:val="003715C5"/>
    <w:rsid w:val="003C769B"/>
    <w:rsid w:val="00405EF6"/>
    <w:rsid w:val="00455C2E"/>
    <w:rsid w:val="004C06D7"/>
    <w:rsid w:val="005830C6"/>
    <w:rsid w:val="00692766"/>
    <w:rsid w:val="0076343D"/>
    <w:rsid w:val="00833CB6"/>
    <w:rsid w:val="00834079"/>
    <w:rsid w:val="008B175C"/>
    <w:rsid w:val="008E478C"/>
    <w:rsid w:val="008F64A7"/>
    <w:rsid w:val="009D4EF7"/>
    <w:rsid w:val="00A25282"/>
    <w:rsid w:val="00A34B82"/>
    <w:rsid w:val="00AB105F"/>
    <w:rsid w:val="00AE5409"/>
    <w:rsid w:val="00B22090"/>
    <w:rsid w:val="00BD7C0F"/>
    <w:rsid w:val="00C6012F"/>
    <w:rsid w:val="00E36145"/>
    <w:rsid w:val="00EA6854"/>
    <w:rsid w:val="00EB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74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F64A7"/>
    <w:pPr>
      <w:ind w:left="720"/>
      <w:contextualSpacing/>
    </w:pPr>
  </w:style>
  <w:style w:type="paragraph" w:styleId="NormalWeb">
    <w:name w:val="Normal (Web)"/>
    <w:basedOn w:val="Normal"/>
    <w:uiPriority w:val="99"/>
    <w:rsid w:val="009D4E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D4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4EF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D4EF7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833CB6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B22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2209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22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2090"/>
    <w:rPr>
      <w:rFonts w:cs="Times New Roman"/>
    </w:rPr>
  </w:style>
  <w:style w:type="character" w:styleId="PageNumber">
    <w:name w:val="page number"/>
    <w:basedOn w:val="DefaultParagraphFont"/>
    <w:uiPriority w:val="99"/>
    <w:rsid w:val="003C769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906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69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06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b.ru/article/193608/vidyi-i-nazvaniya-konfet-spisok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5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33recepta.ru/deserty/ledency-petushki/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s://fb.ru/article/193608/vidyi-i-nazvaniya-konfet-spisok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zen.yandex.ru/media/history_world/istoriia-o-tom-kak-poiavilis-konfety-5ac001f283090500825ffe1e" TargetMode="Externa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7</Pages>
  <Words>1914</Words>
  <Characters>10915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Lena</cp:lastModifiedBy>
  <cp:revision>6</cp:revision>
  <dcterms:created xsi:type="dcterms:W3CDTF">2020-01-24T01:57:00Z</dcterms:created>
  <dcterms:modified xsi:type="dcterms:W3CDTF">2020-02-15T12:49:00Z</dcterms:modified>
</cp:coreProperties>
</file>